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794E17" w:rsidRPr="005C43EF" w:rsidTr="00794E17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4E17" w:rsidRPr="005C43EF" w:rsidRDefault="00444D4B" w:rsidP="00794E17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794E17" w:rsidRPr="005C43EF" w:rsidTr="00794E17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 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5C43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794E17" w:rsidRPr="005C43EF" w:rsidTr="00794E1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794E17" w:rsidRPr="005C43EF" w:rsidTr="00794E1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444D4B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444D4B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444D4B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794E17" w:rsidRPr="005C43EF" w:rsidRDefault="00794E17" w:rsidP="00794E17">
      <w:pPr>
        <w:pStyle w:val="1"/>
      </w:pPr>
    </w:p>
    <w:p w:rsidR="00FB001B" w:rsidRPr="005C43EF" w:rsidRDefault="00367816" w:rsidP="00367816">
      <w:pPr>
        <w:pStyle w:val="1"/>
        <w:rPr>
          <w:sz w:val="24"/>
        </w:rPr>
      </w:pPr>
      <w:r w:rsidRPr="005C43EF">
        <w:rPr>
          <w:sz w:val="24"/>
        </w:rPr>
        <w:t>ПРОТОКОЛ</w:t>
      </w:r>
      <w:r w:rsidR="00FB001B" w:rsidRPr="005C43EF">
        <w:rPr>
          <w:sz w:val="24"/>
        </w:rPr>
        <w:br/>
      </w:r>
      <w:r w:rsidR="004C6E55" w:rsidRPr="005C43EF">
        <w:rPr>
          <w:sz w:val="24"/>
        </w:rPr>
        <w:t xml:space="preserve">проведения исследований (испытаний) и измерений </w:t>
      </w:r>
      <w:r w:rsidR="00FC4076" w:rsidRPr="005C43EF">
        <w:rPr>
          <w:sz w:val="24"/>
        </w:rPr>
        <w:t>напряженности</w:t>
      </w:r>
      <w:r w:rsidR="005859B9" w:rsidRPr="005C43EF">
        <w:rPr>
          <w:sz w:val="24"/>
        </w:rPr>
        <w:t xml:space="preserve">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5C43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367816">
            <w:r w:rsidRPr="005C43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5C43EF" w:rsidRDefault="00971041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07143/022- Н</w:t>
            </w:r>
          </w:p>
        </w:tc>
      </w:tr>
      <w:tr w:rsidR="00FB001B" w:rsidRPr="005C43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883461">
            <w:pPr>
              <w:pStyle w:val="a9"/>
              <w:rPr>
                <w:bCs/>
              </w:rPr>
            </w:pPr>
            <w:r w:rsidRPr="005C43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5C43EF" w:rsidRPr="00704BFB" w:rsidRDefault="005C43EF" w:rsidP="005C43EF">
      <w:pPr>
        <w:rPr>
          <w:rStyle w:val="a7"/>
        </w:rPr>
      </w:pPr>
      <w:r w:rsidRPr="00704BFB">
        <w:rPr>
          <w:rStyle w:val="a7"/>
        </w:rPr>
        <w:t xml:space="preserve">1. Дата: </w:t>
      </w:r>
    </w:p>
    <w:p w:rsidR="005C43EF" w:rsidRPr="00704BFB" w:rsidRDefault="005C43EF" w:rsidP="005C43EF">
      <w:pPr>
        <w:rPr>
          <w:rStyle w:val="a7"/>
          <w:b w:val="0"/>
        </w:rPr>
      </w:pPr>
      <w:r w:rsidRPr="00704BFB">
        <w:rPr>
          <w:rStyle w:val="a7"/>
          <w:b w:val="0"/>
        </w:rPr>
        <w:t>1.1 Проведения измерений:</w:t>
      </w:r>
      <w:r w:rsidRPr="00704BFB">
        <w:t xml:space="preserve"> </w:t>
      </w:r>
      <w:fldSimple w:instr=" DOCVARIABLE izm_date \* MERGEFORMAT ">
        <w:r w:rsidR="00665FE6">
          <w:t xml:space="preserve">22.09.2016 </w:t>
        </w:r>
      </w:fldSimple>
    </w:p>
    <w:p w:rsidR="005C43EF" w:rsidRPr="00704BFB" w:rsidRDefault="005C43EF" w:rsidP="005C43EF">
      <w:pPr>
        <w:rPr>
          <w:b/>
        </w:rPr>
      </w:pPr>
      <w:r w:rsidRPr="00704BFB">
        <w:rPr>
          <w:rStyle w:val="a7"/>
          <w:b w:val="0"/>
        </w:rPr>
        <w:t>1.2 Оформления протокола</w:t>
      </w:r>
      <w:r w:rsidRPr="00704BFB">
        <w:rPr>
          <w:color w:val="000000"/>
        </w:rPr>
        <w:t xml:space="preserve">: </w:t>
      </w:r>
      <w:fldSimple w:instr=" DOCVARIABLE fill_date \* MERGEFORMAT ">
        <w:r w:rsidR="00665FE6">
          <w:rPr>
            <w:bCs/>
          </w:rPr>
          <w:t xml:space="preserve">17.10.2016 </w:t>
        </w:r>
      </w:fldSimple>
    </w:p>
    <w:p w:rsidR="00F17946" w:rsidRPr="005C43EF" w:rsidRDefault="00F17946" w:rsidP="00F17946">
      <w:pPr>
        <w:pStyle w:val="a6"/>
      </w:pPr>
      <w:r w:rsidRPr="005C43EF">
        <w:t>2. Сведения о работодателе:</w:t>
      </w:r>
    </w:p>
    <w:p w:rsidR="00F17946" w:rsidRPr="005C43EF" w:rsidRDefault="00F17946" w:rsidP="00F17946">
      <w:r w:rsidRPr="005C43EF">
        <w:t>2.1. Наименование работодателя:</w:t>
      </w:r>
      <w:r w:rsidRPr="005C43EF">
        <w:rPr>
          <w:rStyle w:val="aa"/>
        </w:rPr>
        <w:t xml:space="preserve"> </w:t>
      </w:r>
      <w:fldSimple w:instr=" DOCVARIABLE rbtd_name \* MERGEFORMAT ">
        <w:r w:rsidR="00971041" w:rsidRPr="00971041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2.2. Место нахождения и место осуществления деятельности работодателя:</w:t>
      </w:r>
      <w:r w:rsidRPr="005C43EF">
        <w:rPr>
          <w:rStyle w:val="aa"/>
        </w:rPr>
        <w:t xml:space="preserve"> </w:t>
      </w:r>
      <w:fldSimple w:instr=" DOCVARIABLE rbtd_adr \* MERGEFORMAT ">
        <w:r w:rsidR="00971041" w:rsidRPr="00971041">
          <w:rPr>
            <w:rStyle w:val="aa"/>
          </w:rPr>
          <w:t>440052, г. Пенза, ул. Ново-Тамбовская, д.9;</w:t>
        </w:r>
        <w:r w:rsidR="00971041" w:rsidRPr="00971041">
          <w:rPr>
            <w:u w:val="single"/>
          </w:rPr>
          <w:t xml:space="preserve"> г. Пенза, Автоматный переулок, д. 2А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2.3. Наименование структурного подразделения:</w:t>
      </w:r>
      <w:r w:rsidRPr="005C43EF">
        <w:rPr>
          <w:rStyle w:val="aa"/>
        </w:rPr>
        <w:t xml:space="preserve"> </w:t>
      </w:r>
      <w:fldSimple w:instr=" DOCVARIABLE ceh_info \* MERGEFORMAT ">
        <w:r w:rsidR="00971041" w:rsidRPr="00971041">
          <w:rPr>
            <w:rStyle w:val="aa"/>
          </w:rPr>
          <w:t xml:space="preserve"> 5 хирургическое отделение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pPr>
        <w:pStyle w:val="a6"/>
      </w:pPr>
      <w:r w:rsidRPr="005C43EF">
        <w:t>3. Сведения о рабочем месте:</w:t>
      </w:r>
    </w:p>
    <w:p w:rsidR="00F17946" w:rsidRPr="005C43EF" w:rsidRDefault="00F17946" w:rsidP="00F17946">
      <w:r w:rsidRPr="005C43EF">
        <w:t>3.1. Номер рабочего места:</w:t>
      </w:r>
      <w:r w:rsidRPr="005C43EF">
        <w:rPr>
          <w:rStyle w:val="aa"/>
        </w:rPr>
        <w:t xml:space="preserve"> </w:t>
      </w:r>
      <w:fldSimple w:instr=" DOCVARIABLE rm_number \* MERGEFORMAT ">
        <w:r w:rsidR="00971041" w:rsidRPr="00971041">
          <w:rPr>
            <w:u w:val="single"/>
          </w:rPr>
          <w:t xml:space="preserve"> 07143/022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3.2. Наименование рабочего места:</w:t>
      </w:r>
      <w:r w:rsidRPr="005C43EF">
        <w:rPr>
          <w:rStyle w:val="aa"/>
        </w:rPr>
        <w:t xml:space="preserve"> </w:t>
      </w:r>
      <w:fldSimple w:instr=" DOCVARIABLE rm_name \* MERGEFORMAT ">
        <w:r w:rsidR="00971041" w:rsidRPr="00971041">
          <w:rPr>
            <w:rStyle w:val="aa"/>
          </w:rPr>
          <w:t xml:space="preserve"> Медицинская </w:t>
        </w:r>
        <w:r w:rsidR="00971041" w:rsidRPr="00971041">
          <w:rPr>
            <w:u w:val="single"/>
          </w:rPr>
          <w:t xml:space="preserve">сестра </w:t>
        </w:r>
      </w:fldSimple>
    </w:p>
    <w:p w:rsidR="00F17946" w:rsidRPr="005C43EF" w:rsidRDefault="00F17946" w:rsidP="00F17946">
      <w:r w:rsidRPr="005C43EF">
        <w:t>3.3. Код по ОК 016-94:</w:t>
      </w:r>
      <w:r w:rsidRPr="005C43EF">
        <w:rPr>
          <w:rStyle w:val="aa"/>
        </w:rPr>
        <w:t xml:space="preserve"> </w:t>
      </w:r>
      <w:fldSimple w:instr=" DOCVARIABLE codeok \* MERGEFORMAT ">
        <w:r w:rsidR="00971041" w:rsidRPr="00971041">
          <w:rPr>
            <w:rStyle w:val="aa"/>
          </w:rPr>
          <w:t xml:space="preserve"> 24038 </w:t>
        </w:r>
      </w:fldSimple>
      <w:r w:rsidRPr="005C43EF">
        <w:rPr>
          <w:rStyle w:val="aa"/>
        </w:rPr>
        <w:t> </w:t>
      </w:r>
    </w:p>
    <w:p w:rsidR="005C43EF" w:rsidRPr="004F614B" w:rsidRDefault="00576095" w:rsidP="005C43EF">
      <w:pPr>
        <w:pStyle w:val="a6"/>
      </w:pPr>
      <w:r w:rsidRPr="005C43EF">
        <w:t>4</w:t>
      </w:r>
      <w:r w:rsidR="005C43EF" w:rsidRPr="004F614B">
        <w:t xml:space="preserve">4. Сведения о средствах измерения: </w:t>
      </w:r>
      <w:fldSimple w:instr=" DOCVARIABLE izm_tools \* MERGEFORMAT ">
        <w:r w:rsidR="00971041" w:rsidRPr="00971041">
          <w:t xml:space="preserve">    </w:t>
        </w:r>
      </w:fldSimple>
    </w:p>
    <w:tbl>
      <w:tblPr>
        <w:tblStyle w:val="a5"/>
        <w:tblW w:w="10329" w:type="dxa"/>
        <w:jc w:val="center"/>
        <w:tblInd w:w="-1109" w:type="dxa"/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5C43EF" w:rsidRPr="004F614B" w:rsidTr="005C43EF">
        <w:trPr>
          <w:jc w:val="center"/>
        </w:trPr>
        <w:tc>
          <w:tcPr>
            <w:tcW w:w="4678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3" w:name="si_table"/>
            <w:bookmarkEnd w:id="3"/>
            <w:r w:rsidRPr="004F614B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4" w:name="si_factory_num"/>
            <w:bookmarkEnd w:id="4"/>
            <w:r w:rsidRPr="004F614B">
              <w:t>Заводской номер</w:t>
            </w:r>
          </w:p>
        </w:tc>
        <w:tc>
          <w:tcPr>
            <w:tcW w:w="1560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5" w:name="si_sertif"/>
            <w:bookmarkEnd w:id="5"/>
            <w:r w:rsidRPr="004F614B">
              <w:t>№ свидетельства</w:t>
            </w:r>
          </w:p>
        </w:tc>
        <w:tc>
          <w:tcPr>
            <w:tcW w:w="1544" w:type="dxa"/>
            <w:vAlign w:val="center"/>
          </w:tcPr>
          <w:p w:rsidR="005C43EF" w:rsidRPr="004F614B" w:rsidRDefault="005C43EF" w:rsidP="005C43EF">
            <w:pPr>
              <w:pStyle w:val="a8"/>
            </w:pPr>
            <w:r w:rsidRPr="004F614B">
              <w:t>Действительно до:</w:t>
            </w:r>
          </w:p>
        </w:tc>
        <w:tc>
          <w:tcPr>
            <w:tcW w:w="1413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6" w:name="si_end_date"/>
            <w:bookmarkEnd w:id="6"/>
            <w:r w:rsidRPr="004F614B">
              <w:t>Погрешность измерения</w:t>
            </w:r>
          </w:p>
        </w:tc>
      </w:tr>
      <w:tr w:rsidR="00444D4B" w:rsidRPr="004F614B" w:rsidTr="005C43EF">
        <w:trPr>
          <w:jc w:val="center"/>
        </w:trPr>
        <w:tc>
          <w:tcPr>
            <w:tcW w:w="4678" w:type="dxa"/>
            <w:vAlign w:val="center"/>
          </w:tcPr>
          <w:p w:rsidR="00444D4B" w:rsidRPr="004F614B" w:rsidRDefault="00444D4B" w:rsidP="00444D4B">
            <w:pPr>
              <w:pStyle w:val="a8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444D4B" w:rsidRPr="004F614B" w:rsidRDefault="00444D4B" w:rsidP="005C43EF">
            <w:pPr>
              <w:pStyle w:val="a8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444D4B" w:rsidRPr="004F614B" w:rsidRDefault="00444D4B" w:rsidP="005C43EF">
            <w:pPr>
              <w:pStyle w:val="a8"/>
            </w:pPr>
            <w:r>
              <w:t>М-15-478366</w:t>
            </w:r>
          </w:p>
        </w:tc>
        <w:tc>
          <w:tcPr>
            <w:tcW w:w="1544" w:type="dxa"/>
            <w:vAlign w:val="center"/>
          </w:tcPr>
          <w:p w:rsidR="00444D4B" w:rsidRPr="004F614B" w:rsidRDefault="00444D4B" w:rsidP="005C43EF">
            <w:pPr>
              <w:pStyle w:val="a8"/>
            </w:pPr>
            <w:r>
              <w:t>08.10.2016</w:t>
            </w:r>
          </w:p>
        </w:tc>
        <w:tc>
          <w:tcPr>
            <w:tcW w:w="1413" w:type="dxa"/>
            <w:vAlign w:val="center"/>
          </w:tcPr>
          <w:p w:rsidR="00444D4B" w:rsidRPr="004F614B" w:rsidRDefault="00444D4B" w:rsidP="005C43EF">
            <w:pPr>
              <w:pStyle w:val="a8"/>
            </w:pPr>
            <w:r>
              <w:t>± 1.8 с</w:t>
            </w:r>
          </w:p>
        </w:tc>
      </w:tr>
    </w:tbl>
    <w:p w:rsidR="00234932" w:rsidRPr="005C43EF" w:rsidRDefault="00576095" w:rsidP="0092778A">
      <w:pPr>
        <w:pStyle w:val="a6"/>
      </w:pPr>
      <w:r w:rsidRPr="005C43EF">
        <w:t>5</w:t>
      </w:r>
      <w:r w:rsidR="00234932" w:rsidRPr="005C43EF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444D4B" w:rsidRPr="00444D4B" w:rsidRDefault="00AB34F1" w:rsidP="00AD14A4">
      <w:r w:rsidRPr="005C43EF">
        <w:fldChar w:fldCharType="begin"/>
      </w:r>
      <w:r w:rsidR="00576095" w:rsidRPr="005C43EF">
        <w:instrText xml:space="preserve"> DOCVARIABLE izm_nd_new \* MERGEFORMAT </w:instrText>
      </w:r>
      <w:r w:rsidRPr="005C43EF">
        <w:fldChar w:fldCharType="separate"/>
      </w:r>
      <w:r w:rsidR="00444D4B" w:rsidRPr="00444D4B">
        <w:t>- Паспорт секундомера механического СОСпр-2б-2-010;</w:t>
      </w:r>
    </w:p>
    <w:p w:rsidR="00576095" w:rsidRPr="005C43EF" w:rsidRDefault="00444D4B" w:rsidP="00AD14A4">
      <w:r w:rsidRPr="00444D4B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="00AB34F1" w:rsidRPr="005C43EF">
        <w:fldChar w:fldCharType="end"/>
      </w:r>
    </w:p>
    <w:p w:rsidR="005859B9" w:rsidRPr="005C43EF" w:rsidRDefault="005859B9" w:rsidP="005859B9">
      <w:pPr>
        <w:pStyle w:val="a6"/>
      </w:pPr>
      <w:r w:rsidRPr="005C43EF">
        <w:t xml:space="preserve">6. Краткое описание выполняемой работы: </w:t>
      </w:r>
    </w:p>
    <w:p w:rsidR="005859B9" w:rsidRPr="005C43EF" w:rsidRDefault="00AB34F1" w:rsidP="005859B9">
      <w:fldSimple w:instr=" DOCVARIABLE operac \* MERGEFORMAT ">
        <w:r w:rsidR="00971041" w:rsidRPr="00971041">
          <w:t xml:space="preserve"> Выполняет врачебные назначения больным </w:t>
        </w:r>
      </w:fldSimple>
    </w:p>
    <w:p w:rsidR="00FC4076" w:rsidRPr="005C43EF" w:rsidRDefault="00FC4076" w:rsidP="00FC4076">
      <w:pPr>
        <w:pStyle w:val="a6"/>
      </w:pPr>
      <w:r w:rsidRPr="005C43EF">
        <w:t>7.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/>
      </w:tblPr>
      <w:tblGrid>
        <w:gridCol w:w="4274"/>
        <w:gridCol w:w="2357"/>
        <w:gridCol w:w="2207"/>
        <w:gridCol w:w="1474"/>
      </w:tblGrid>
      <w:tr w:rsidR="00FC4076" w:rsidRPr="005C43EF" w:rsidTr="00FC4076">
        <w:trPr>
          <w:cantSplit/>
          <w:tblHeader/>
          <w:jc w:val="center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7" w:name="main_table"/>
            <w:bookmarkStart w:id="8" w:name="param_column"/>
            <w:bookmarkEnd w:id="7"/>
            <w:bookmarkEnd w:id="8"/>
            <w:r w:rsidRPr="005C43EF">
              <w:t>Показатели напряженности</w:t>
            </w:r>
          </w:p>
          <w:p w:rsidR="00FC4076" w:rsidRPr="005C43EF" w:rsidRDefault="00FC4076" w:rsidP="00FC4076">
            <w:pPr>
              <w:pStyle w:val="a8"/>
            </w:pPr>
            <w:r w:rsidRPr="005C43EF">
              <w:t>трудового процесса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9" w:name="fact_column"/>
            <w:bookmarkEnd w:id="9"/>
            <w:r w:rsidRPr="005C43EF">
              <w:t>Фактическое значение</w:t>
            </w:r>
            <w:r w:rsidRPr="005C43EF">
              <w:br/>
              <w:t>показателя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10" w:name="norm_column"/>
            <w:bookmarkEnd w:id="10"/>
            <w:r w:rsidRPr="005C43EF">
              <w:t>Предельно допустимое</w:t>
            </w:r>
            <w:r w:rsidRPr="005C43EF">
              <w:br/>
              <w:t>значение показателя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11" w:name="kut_column"/>
            <w:bookmarkEnd w:id="11"/>
            <w:r w:rsidRPr="005C43EF">
              <w:t>Класс условий труда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  <w:rPr>
                <w:b/>
              </w:rPr>
            </w:pPr>
            <w:r w:rsidRPr="005C43EF">
              <w:rPr>
                <w:b/>
              </w:rPr>
              <w:t>Сенсорные нагрузки</w:t>
            </w:r>
          </w:p>
        </w:tc>
        <w:tc>
          <w:tcPr>
            <w:tcW w:w="2268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1419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2" w:name="s06"/>
            <w:bookmarkEnd w:id="12"/>
            <w:r w:rsidRPr="005C43EF">
              <w:t>Плотность сигналов (световых, звуковых) и сообщений в среднем за 1 ч работы, ед.</w:t>
            </w:r>
          </w:p>
        </w:tc>
        <w:tc>
          <w:tcPr>
            <w:tcW w:w="2268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175</w:t>
            </w:r>
          </w:p>
        </w:tc>
        <w:tc>
          <w:tcPr>
            <w:tcW w:w="1419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3" w:name="s07"/>
            <w:bookmarkEnd w:id="13"/>
            <w:r w:rsidRPr="005C43EF">
              <w:t>Число производственных объектов одновременного наблюдения, ед.</w:t>
            </w:r>
          </w:p>
        </w:tc>
        <w:tc>
          <w:tcPr>
            <w:tcW w:w="2268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10</w:t>
            </w:r>
          </w:p>
        </w:tc>
        <w:tc>
          <w:tcPr>
            <w:tcW w:w="1419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cantSplit/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4" w:name="s09"/>
            <w:bookmarkEnd w:id="14"/>
            <w:r w:rsidRPr="005C43EF">
              <w:t>Работа с оптическими приборами (микроскопы, лупы и т.п.) (% времени смены)</w:t>
            </w:r>
          </w:p>
        </w:tc>
        <w:tc>
          <w:tcPr>
            <w:tcW w:w="2268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50</w:t>
            </w:r>
          </w:p>
        </w:tc>
        <w:tc>
          <w:tcPr>
            <w:tcW w:w="1419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5" w:name="s13"/>
            <w:bookmarkEnd w:id="15"/>
            <w:r w:rsidRPr="005C43EF">
              <w:t>Нагрузка на голосовой аппарат (суммарное количество часов, наговариваемое в неделю), час</w:t>
            </w:r>
          </w:p>
        </w:tc>
        <w:tc>
          <w:tcPr>
            <w:tcW w:w="2268" w:type="dxa"/>
            <w:vAlign w:val="center"/>
          </w:tcPr>
          <w:p w:rsidR="00FC4076" w:rsidRPr="005C43EF" w:rsidRDefault="00DF0D3E" w:rsidP="00FC4076">
            <w:pPr>
              <w:pStyle w:val="a8"/>
            </w:pPr>
            <w:r>
              <w:t>6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20</w:t>
            </w:r>
          </w:p>
        </w:tc>
        <w:tc>
          <w:tcPr>
            <w:tcW w:w="1419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  <w:rPr>
                <w:b/>
              </w:rPr>
            </w:pPr>
            <w:r w:rsidRPr="005C43EF">
              <w:rPr>
                <w:b/>
              </w:rPr>
              <w:t>Монотонность нагрузок</w:t>
            </w:r>
          </w:p>
        </w:tc>
        <w:tc>
          <w:tcPr>
            <w:tcW w:w="2268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1419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6" w:name="s18"/>
            <w:bookmarkEnd w:id="16"/>
            <w:r w:rsidRPr="005C43EF">
              <w:t>Число элементов (приемов), необходимых для реализации простого задания или в многократно повторяющихся операциях, ед.</w:t>
            </w:r>
          </w:p>
        </w:tc>
        <w:tc>
          <w:tcPr>
            <w:tcW w:w="2268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более 6</w:t>
            </w:r>
          </w:p>
        </w:tc>
        <w:tc>
          <w:tcPr>
            <w:tcW w:w="1419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7" w:name="s21"/>
            <w:bookmarkEnd w:id="17"/>
            <w:r w:rsidRPr="005C43EF">
              <w:t>Монотонность производственной обстановки (время пассивного наблюдения за ходом техпроцесса в % от времени смены)</w:t>
            </w:r>
          </w:p>
        </w:tc>
        <w:tc>
          <w:tcPr>
            <w:tcW w:w="2268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менее 80</w:t>
            </w:r>
          </w:p>
        </w:tc>
        <w:tc>
          <w:tcPr>
            <w:tcW w:w="1419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1</w:t>
            </w:r>
          </w:p>
        </w:tc>
      </w:tr>
    </w:tbl>
    <w:p w:rsidR="00D76DF8" w:rsidRPr="005C43EF" w:rsidRDefault="005859B9" w:rsidP="00D76DF8">
      <w:r w:rsidRPr="005C43EF">
        <w:rPr>
          <w:rStyle w:val="a7"/>
        </w:rPr>
        <w:t>8</w:t>
      </w:r>
      <w:r w:rsidR="00D76DF8" w:rsidRPr="005C43EF">
        <w:rPr>
          <w:rStyle w:val="a7"/>
        </w:rPr>
        <w:t>. Заключение:</w:t>
      </w:r>
      <w:r w:rsidR="00D76DF8" w:rsidRPr="005C43EF">
        <w:rPr>
          <w:rStyle w:val="a7"/>
        </w:rPr>
        <w:br/>
      </w:r>
      <w:fldSimple w:instr=" DOCVARIABLE att_zakl \* MERGEFORMAT ">
        <w:r w:rsidR="00444D4B" w:rsidRPr="00444D4B">
          <w:rPr>
            <w:bCs/>
          </w:rPr>
          <w:t>-</w:t>
        </w:r>
        <w:r w:rsidR="00444D4B" w:rsidRPr="00444D4B">
          <w:t xml:space="preserve"> фактический уровень вредного фактора соответствует гигиеническим нормативам;</w:t>
        </w:r>
      </w:fldSimple>
      <w:r w:rsidR="00D76DF8" w:rsidRPr="005C43EF">
        <w:br/>
        <w:t>- класс</w:t>
      </w:r>
      <w:r w:rsidR="00426B3D" w:rsidRPr="005C43EF">
        <w:t xml:space="preserve"> (подкласс)</w:t>
      </w:r>
      <w:r w:rsidR="00D76DF8" w:rsidRPr="005C43EF">
        <w:t xml:space="preserve"> условий труда - </w:t>
      </w:r>
      <w:fldSimple w:instr=" DOCVARIABLE class \* MERGEFORMAT ">
        <w:r w:rsidR="00444D4B">
          <w:t>1</w:t>
        </w:r>
      </w:fldSimple>
    </w:p>
    <w:p w:rsidR="006C28B3" w:rsidRPr="005C43EF" w:rsidRDefault="005859B9" w:rsidP="00BF498E">
      <w:pPr>
        <w:rPr>
          <w:rStyle w:val="a7"/>
        </w:rPr>
      </w:pPr>
      <w:r w:rsidRPr="005C43EF">
        <w:rPr>
          <w:rStyle w:val="a7"/>
        </w:rPr>
        <w:t>9</w:t>
      </w:r>
      <w:r w:rsidR="006C28B3" w:rsidRPr="005C43EF">
        <w:rPr>
          <w:rStyle w:val="a7"/>
        </w:rPr>
        <w:t xml:space="preserve">. </w:t>
      </w:r>
      <w:r w:rsidR="00563E94" w:rsidRPr="005C43EF">
        <w:rPr>
          <w:rStyle w:val="a7"/>
        </w:rPr>
        <w:t>Эксперт(ы) по проведению специальной оценки условий труда: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444D4B" w:rsidTr="00444D4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44D4B" w:rsidRDefault="00444D4B" w:rsidP="00AA46ED">
            <w:pPr>
              <w:pStyle w:val="a8"/>
            </w:pPr>
            <w:r w:rsidRPr="00444D4B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44D4B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44D4B" w:rsidRDefault="00444D4B" w:rsidP="00AA46ED">
            <w:pPr>
              <w:pStyle w:val="a8"/>
            </w:pPr>
            <w:r w:rsidRPr="00444D4B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44D4B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44D4B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444D4B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44D4B" w:rsidRDefault="00444D4B" w:rsidP="00AA46ED">
            <w:pPr>
              <w:pStyle w:val="a8"/>
            </w:pPr>
            <w:r w:rsidRPr="00444D4B">
              <w:t>Митяева Ольга Александровна</w:t>
            </w:r>
          </w:p>
        </w:tc>
      </w:tr>
      <w:tr w:rsidR="00AA46ED" w:rsidRPr="00444D4B" w:rsidTr="00AA4DCC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444D4B" w:rsidRDefault="00444D4B" w:rsidP="00AA46ED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444D4B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444D4B" w:rsidRDefault="00444D4B" w:rsidP="00AA46ED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444D4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444D4B" w:rsidRDefault="00444D4B" w:rsidP="00AA46ED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444D4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444D4B" w:rsidRDefault="00444D4B" w:rsidP="00AA46ED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(Ф.И.О.)</w:t>
            </w:r>
          </w:p>
        </w:tc>
      </w:tr>
    </w:tbl>
    <w:p w:rsidR="007D1852" w:rsidRDefault="007D1852" w:rsidP="00F31233">
      <w:pPr>
        <w:spacing w:before="120"/>
      </w:pPr>
    </w:p>
    <w:p w:rsidR="005C43EF" w:rsidRPr="003E2F4E" w:rsidRDefault="005C43EF" w:rsidP="005C43EF">
      <w:r>
        <w:rPr>
          <w:b/>
          <w:color w:val="000000"/>
        </w:rPr>
        <w:t>10</w:t>
      </w:r>
      <w:r w:rsidRPr="00234932">
        <w:rPr>
          <w:b/>
          <w:color w:val="000000"/>
        </w:rPr>
        <w:t xml:space="preserve">. </w:t>
      </w:r>
      <w:r>
        <w:rPr>
          <w:b/>
          <w:color w:val="000000"/>
        </w:rPr>
        <w:t>Сотрудники организации (лаборатории)</w:t>
      </w:r>
      <w:r w:rsidRPr="00234932">
        <w:rPr>
          <w:b/>
          <w:bCs/>
          <w:color w:val="000000"/>
        </w:rPr>
        <w:t>, п</w:t>
      </w:r>
      <w:r>
        <w:rPr>
          <w:b/>
          <w:bCs/>
          <w:color w:val="000000"/>
        </w:rPr>
        <w:t>роводившие</w:t>
      </w:r>
      <w:r w:rsidRPr="00234932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измерения</w:t>
      </w:r>
      <w:r w:rsidRPr="00234932">
        <w:rPr>
          <w:b/>
          <w:bCs/>
          <w:color w:val="000000"/>
        </w:rPr>
        <w:t>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5C43EF" w:rsidRPr="00444D4B" w:rsidTr="00444D4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444D4B" w:rsidRDefault="00444D4B" w:rsidP="005C43EF">
            <w:pPr>
              <w:pStyle w:val="a8"/>
            </w:pPr>
            <w:r w:rsidRPr="00444D4B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C43EF" w:rsidRPr="00444D4B" w:rsidRDefault="005C43EF" w:rsidP="005C43EF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444D4B" w:rsidRDefault="00444D4B" w:rsidP="005C43EF">
            <w:pPr>
              <w:pStyle w:val="a8"/>
            </w:pPr>
            <w:r w:rsidRPr="00444D4B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C43EF" w:rsidRPr="00444D4B" w:rsidRDefault="005C43EF" w:rsidP="005C43EF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444D4B" w:rsidRDefault="005C43EF" w:rsidP="005C43EF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C43EF" w:rsidRPr="00444D4B" w:rsidRDefault="005C43EF" w:rsidP="005C43EF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444D4B" w:rsidRDefault="00444D4B" w:rsidP="005C43EF">
            <w:pPr>
              <w:pStyle w:val="a8"/>
            </w:pPr>
            <w:r w:rsidRPr="00444D4B">
              <w:t>Лукичев Дмитрий Олегович</w:t>
            </w:r>
          </w:p>
        </w:tc>
      </w:tr>
      <w:tr w:rsidR="005C43EF" w:rsidRPr="00444D4B" w:rsidTr="005C43EF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5C43EF" w:rsidRPr="00444D4B" w:rsidRDefault="00444D4B" w:rsidP="005C43EF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5C43EF" w:rsidRPr="00444D4B" w:rsidRDefault="005C43EF" w:rsidP="005C43EF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5C43EF" w:rsidRPr="00444D4B" w:rsidRDefault="00444D4B" w:rsidP="005C43EF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5C43EF" w:rsidRPr="00444D4B" w:rsidRDefault="005C43EF" w:rsidP="005C43EF">
            <w:pPr>
              <w:pStyle w:val="a8"/>
              <w:rPr>
                <w:b/>
                <w:vertAlign w:val="superscript"/>
              </w:rPr>
            </w:pPr>
            <w:bookmarkStart w:id="20" w:name="fio_izm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5C43EF" w:rsidRPr="00444D4B" w:rsidRDefault="00444D4B" w:rsidP="005C43EF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5C43EF" w:rsidRPr="00444D4B" w:rsidRDefault="005C43EF" w:rsidP="005C43EF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5C43EF" w:rsidRPr="00444D4B" w:rsidRDefault="00444D4B" w:rsidP="005C43EF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(Ф.И.О.)</w:t>
            </w:r>
          </w:p>
        </w:tc>
      </w:tr>
    </w:tbl>
    <w:p w:rsidR="005C43EF" w:rsidRPr="005C43EF" w:rsidRDefault="005C43EF" w:rsidP="005C43EF">
      <w:pPr>
        <w:spacing w:before="120"/>
      </w:pPr>
    </w:p>
    <w:sectPr w:rsidR="005C43EF" w:rsidRPr="005C43EF" w:rsidSect="005C43EF">
      <w:footerReference w:type="default" r:id="rId6"/>
      <w:pgSz w:w="11906" w:h="16838"/>
      <w:pgMar w:top="851" w:right="851" w:bottom="709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4D4B" w:rsidRDefault="00444D4B" w:rsidP="0076042D">
      <w:pPr>
        <w:pStyle w:val="a9"/>
      </w:pPr>
      <w:r>
        <w:separator/>
      </w:r>
    </w:p>
  </w:endnote>
  <w:endnote w:type="continuationSeparator" w:id="0">
    <w:p w:rsidR="00444D4B" w:rsidRDefault="00444D4B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5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/>
    </w:tblPr>
    <w:tblGrid>
      <w:gridCol w:w="4821"/>
      <w:gridCol w:w="784"/>
      <w:gridCol w:w="4815"/>
    </w:tblGrid>
    <w:tr w:rsidR="00EE2799" w:rsidTr="005C43EF">
      <w:tc>
        <w:tcPr>
          <w:tcW w:w="4821" w:type="dxa"/>
        </w:tcPr>
        <w:p w:rsidR="00EE2799" w:rsidRPr="003D5592" w:rsidRDefault="00971041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07143/022- Н</w:t>
          </w:r>
        </w:p>
      </w:tc>
      <w:tc>
        <w:tcPr>
          <w:tcW w:w="784" w:type="dxa"/>
        </w:tcPr>
        <w:p w:rsidR="00EE2799" w:rsidRPr="009E2A4C" w:rsidRDefault="00EE2799" w:rsidP="0076042D">
          <w:pPr>
            <w:jc w:val="center"/>
            <w:rPr>
              <w:sz w:val="20"/>
              <w:szCs w:val="20"/>
            </w:rPr>
          </w:pPr>
          <w:bookmarkStart w:id="21" w:name="kolontitul2"/>
          <w:bookmarkEnd w:id="21"/>
        </w:p>
      </w:tc>
      <w:tc>
        <w:tcPr>
          <w:tcW w:w="4815" w:type="dxa"/>
        </w:tcPr>
        <w:p w:rsidR="00EE2799" w:rsidRPr="009E2A4C" w:rsidRDefault="00EE2799" w:rsidP="0076042D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="00AB34F1"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="00AB34F1" w:rsidRPr="009E2A4C">
            <w:rPr>
              <w:rStyle w:val="ad"/>
              <w:sz w:val="20"/>
              <w:szCs w:val="20"/>
            </w:rPr>
            <w:fldChar w:fldCharType="separate"/>
          </w:r>
          <w:r w:rsidR="00971041">
            <w:rPr>
              <w:rStyle w:val="ad"/>
              <w:noProof/>
              <w:sz w:val="20"/>
              <w:szCs w:val="20"/>
            </w:rPr>
            <w:t>1</w:t>
          </w:r>
          <w:r w:rsidR="00AB34F1"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971041" w:rsidRPr="00971041">
              <w:rPr>
                <w:rStyle w:val="ad"/>
                <w:noProof/>
                <w:sz w:val="20"/>
              </w:rPr>
              <w:t>2</w:t>
            </w:r>
          </w:fldSimple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EE2799" w:rsidRDefault="005C43EF" w:rsidP="005C43EF">
    <w:pPr>
      <w:pStyle w:val="ac"/>
      <w:jc w:val="both"/>
    </w:pPr>
    <w: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4D4B" w:rsidRDefault="00444D4B" w:rsidP="0076042D">
      <w:pPr>
        <w:pStyle w:val="a9"/>
      </w:pPr>
      <w:r>
        <w:separator/>
      </w:r>
    </w:p>
  </w:footnote>
  <w:footnote w:type="continuationSeparator" w:id="0">
    <w:p w:rsidR="00444D4B" w:rsidRDefault="00444D4B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/>
  <w:docVars>
    <w:docVar w:name="action_codes" w:val="1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5 хирургическое отделение"/>
    <w:docVar w:name="class" w:val="1"/>
    <w:docVar w:name="close_doc_flag" w:val="0"/>
    <w:docVar w:name="co_classes" w:val="   "/>
    <w:docVar w:name="codeok" w:val=" 24038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Напряженность"/>
    <w:docVar w:name="fac_name2" w:val="Напряженность"/>
    <w:docVar w:name="facid" w:val="14"/>
    <w:docVar w:name="fact_adr" w:val="   "/>
    <w:docVar w:name="factor_guid" w:val="0630B2DC7C8A438AB2A30494A20500F8"/>
    <w:docVar w:name="fill_date" w:val="17.10.2016"/>
    <w:docVar w:name="hlp" w:val="3"/>
    <w:docVar w:name="izm_date" w:val="22.09.2016"/>
    <w:docVar w:name="izm_metod" w:val="    "/>
    <w:docVar w:name="izm_nd_new" w:val="- Паспорт секундомера механического СОСпр-2б-2-010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07143/022- Н "/>
    <w:docVar w:name="num_form" w:val="2"/>
    <w:docVar w:name="oborud" w:val=" ПЭВМ "/>
    <w:docVar w:name="operac" w:val=" Выполняет врачебные назначения больным "/>
    <w:docVar w:name="org_id" w:val="1"/>
    <w:docVar w:name="pers_guids" w:val="FFFFD9E32E04499399913E50604304AB@145-476-255 79"/>
    <w:docVar w:name="pers_snils" w:val="FFFFD9E32E04499399913E50604304AB@145-476-255 79"/>
    <w:docVar w:name="rab_250n" w:val="0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9783BBBDC0AF459D98D724CF95DDA37E"/>
    <w:docVar w:name="rm_id" w:val="202"/>
    <w:docVar w:name="rm_name" w:val=" Медицинская сестра "/>
    <w:docVar w:name="rm_number" w:val=" 07143/022 "/>
    <w:docVar w:name="si_guids" w:val="16B6156C859E44F8992122044733BD6D@1712@08.10.2015@08.10.2016"/>
    <w:docVar w:name="sign_date" w:val="   "/>
    <w:docVar w:name="struct_info" w:val="    "/>
    <w:docVar w:name="template" w:val="napr_prg_sout.dot"/>
    <w:docVar w:name="timesmena" w:val="360"/>
    <w:docVar w:name="tools" w:val=" Отсутствуют "/>
    <w:docVar w:name="version" w:val="51"/>
  </w:docVars>
  <w:rsids>
    <w:rsidRoot w:val="00F2278C"/>
    <w:rsid w:val="00025683"/>
    <w:rsid w:val="00031F6B"/>
    <w:rsid w:val="00046815"/>
    <w:rsid w:val="0005566C"/>
    <w:rsid w:val="000822BC"/>
    <w:rsid w:val="000D1F5B"/>
    <w:rsid w:val="00110025"/>
    <w:rsid w:val="001167D7"/>
    <w:rsid w:val="001429B1"/>
    <w:rsid w:val="00142B1E"/>
    <w:rsid w:val="001607C8"/>
    <w:rsid w:val="001A3BC6"/>
    <w:rsid w:val="001B7B97"/>
    <w:rsid w:val="001F1926"/>
    <w:rsid w:val="001F4D8D"/>
    <w:rsid w:val="00206853"/>
    <w:rsid w:val="00234932"/>
    <w:rsid w:val="002B224E"/>
    <w:rsid w:val="002E55C6"/>
    <w:rsid w:val="00305B2F"/>
    <w:rsid w:val="00367816"/>
    <w:rsid w:val="003876C3"/>
    <w:rsid w:val="003B382A"/>
    <w:rsid w:val="003C24DB"/>
    <w:rsid w:val="003E5F31"/>
    <w:rsid w:val="0040104A"/>
    <w:rsid w:val="00402CAC"/>
    <w:rsid w:val="00426B3D"/>
    <w:rsid w:val="00433DCF"/>
    <w:rsid w:val="00444410"/>
    <w:rsid w:val="00444D4B"/>
    <w:rsid w:val="00474BE0"/>
    <w:rsid w:val="004A47AD"/>
    <w:rsid w:val="004B27D9"/>
    <w:rsid w:val="004C4DB2"/>
    <w:rsid w:val="004C6E55"/>
    <w:rsid w:val="004F6224"/>
    <w:rsid w:val="0051659D"/>
    <w:rsid w:val="005230D1"/>
    <w:rsid w:val="00527BF3"/>
    <w:rsid w:val="00563E94"/>
    <w:rsid w:val="00576095"/>
    <w:rsid w:val="005859B9"/>
    <w:rsid w:val="005A3A36"/>
    <w:rsid w:val="005B466C"/>
    <w:rsid w:val="005B61A6"/>
    <w:rsid w:val="005B7FE8"/>
    <w:rsid w:val="005C0A9A"/>
    <w:rsid w:val="005C43EF"/>
    <w:rsid w:val="00610DE1"/>
    <w:rsid w:val="006127BB"/>
    <w:rsid w:val="00646A32"/>
    <w:rsid w:val="00665FE6"/>
    <w:rsid w:val="00674E86"/>
    <w:rsid w:val="0069682B"/>
    <w:rsid w:val="006C28B3"/>
    <w:rsid w:val="007049EB"/>
    <w:rsid w:val="00710271"/>
    <w:rsid w:val="0071176C"/>
    <w:rsid w:val="00717C9F"/>
    <w:rsid w:val="00745D40"/>
    <w:rsid w:val="00757F12"/>
    <w:rsid w:val="0076042D"/>
    <w:rsid w:val="00783270"/>
    <w:rsid w:val="00794E17"/>
    <w:rsid w:val="007A16DC"/>
    <w:rsid w:val="007A4C5E"/>
    <w:rsid w:val="007D1852"/>
    <w:rsid w:val="007D2CEA"/>
    <w:rsid w:val="00842149"/>
    <w:rsid w:val="00883461"/>
    <w:rsid w:val="008C739D"/>
    <w:rsid w:val="008D5F6D"/>
    <w:rsid w:val="008E68DE"/>
    <w:rsid w:val="0090588D"/>
    <w:rsid w:val="0092778A"/>
    <w:rsid w:val="00946570"/>
    <w:rsid w:val="0096321D"/>
    <w:rsid w:val="00967790"/>
    <w:rsid w:val="00971041"/>
    <w:rsid w:val="00977D22"/>
    <w:rsid w:val="009D253C"/>
    <w:rsid w:val="00A12349"/>
    <w:rsid w:val="00A32B8A"/>
    <w:rsid w:val="00A672B8"/>
    <w:rsid w:val="00A91908"/>
    <w:rsid w:val="00AA4551"/>
    <w:rsid w:val="00AA46ED"/>
    <w:rsid w:val="00AA4DCC"/>
    <w:rsid w:val="00AB34F1"/>
    <w:rsid w:val="00AD14A4"/>
    <w:rsid w:val="00AD7C32"/>
    <w:rsid w:val="00AF0DED"/>
    <w:rsid w:val="00AF796F"/>
    <w:rsid w:val="00BA4000"/>
    <w:rsid w:val="00BA5029"/>
    <w:rsid w:val="00BC2F3C"/>
    <w:rsid w:val="00BC7FB8"/>
    <w:rsid w:val="00BF498E"/>
    <w:rsid w:val="00C01462"/>
    <w:rsid w:val="00C02721"/>
    <w:rsid w:val="00C200EC"/>
    <w:rsid w:val="00C3083C"/>
    <w:rsid w:val="00CE3307"/>
    <w:rsid w:val="00CF7C8F"/>
    <w:rsid w:val="00D74283"/>
    <w:rsid w:val="00D76DF8"/>
    <w:rsid w:val="00DB0B59"/>
    <w:rsid w:val="00DB5302"/>
    <w:rsid w:val="00DC4324"/>
    <w:rsid w:val="00DD6B1F"/>
    <w:rsid w:val="00DF0D3E"/>
    <w:rsid w:val="00E124F4"/>
    <w:rsid w:val="00E1667D"/>
    <w:rsid w:val="00E16F78"/>
    <w:rsid w:val="00E23939"/>
    <w:rsid w:val="00E36337"/>
    <w:rsid w:val="00E7595C"/>
    <w:rsid w:val="00EB72AD"/>
    <w:rsid w:val="00EC37A1"/>
    <w:rsid w:val="00EE2799"/>
    <w:rsid w:val="00EE54B3"/>
    <w:rsid w:val="00EF3DC4"/>
    <w:rsid w:val="00F17946"/>
    <w:rsid w:val="00F2278C"/>
    <w:rsid w:val="00F31233"/>
    <w:rsid w:val="00F71B5E"/>
    <w:rsid w:val="00F74CCB"/>
    <w:rsid w:val="00F76072"/>
    <w:rsid w:val="00FB001B"/>
    <w:rsid w:val="00FB53AF"/>
    <w:rsid w:val="00FC4076"/>
    <w:rsid w:val="00FD2BA8"/>
    <w:rsid w:val="00FE05C7"/>
    <w:rsid w:val="00FE43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C4076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FC4076"/>
    <w:pPr>
      <w:jc w:val="center"/>
    </w:pPr>
    <w:rPr>
      <w:sz w:val="18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napr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napr_prg_sout.dot</Template>
  <TotalTime>0</TotalTime>
  <Pages>2</Pages>
  <Words>566</Words>
  <Characters>3232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2016-10-17T11:27:00Z</dcterms:created>
  <dcterms:modified xsi:type="dcterms:W3CDTF">2016-10-18T09:20:00Z</dcterms:modified>
</cp:coreProperties>
</file>